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CA8A6" w14:textId="03DB681D" w:rsidR="006B2F86" w:rsidRDefault="001A0E05" w:rsidP="00E71FC3">
      <w:pPr>
        <w:pStyle w:val="NoSpacing"/>
      </w:pPr>
      <w:r>
        <w:rPr>
          <w:u w:val="single"/>
        </w:rPr>
        <w:t>William BASSET</w:t>
      </w:r>
      <w:r>
        <w:t xml:space="preserve">   </w:t>
      </w:r>
      <w:proofErr w:type="gramStart"/>
      <w:r>
        <w:t xml:space="preserve">   (</w:t>
      </w:r>
      <w:proofErr w:type="gramEnd"/>
      <w:r>
        <w:t>1395-</w:t>
      </w:r>
    </w:p>
    <w:p w14:paraId="1335CF98" w14:textId="2447A022" w:rsidR="001A0E05" w:rsidRDefault="001A0E05" w:rsidP="00E71FC3">
      <w:pPr>
        <w:pStyle w:val="NoSpacing"/>
      </w:pPr>
      <w:r>
        <w:t xml:space="preserve">of </w:t>
      </w:r>
      <w:proofErr w:type="spellStart"/>
      <w:r>
        <w:t>Fledborough</w:t>
      </w:r>
      <w:proofErr w:type="spellEnd"/>
      <w:r>
        <w:t>, Nottinghamshire.</w:t>
      </w:r>
    </w:p>
    <w:p w14:paraId="6AD6FA49" w14:textId="544CBCBA" w:rsidR="001A0E05" w:rsidRDefault="001A0E05" w:rsidP="00E71FC3">
      <w:pPr>
        <w:pStyle w:val="NoSpacing"/>
      </w:pPr>
    </w:p>
    <w:p w14:paraId="1EF10F4D" w14:textId="20E4CDBF" w:rsidR="001A0E05" w:rsidRDefault="001A0E05" w:rsidP="00E71FC3">
      <w:pPr>
        <w:pStyle w:val="NoSpacing"/>
      </w:pPr>
    </w:p>
    <w:p w14:paraId="7775699E" w14:textId="66F0F1BE" w:rsidR="001A0E05" w:rsidRDefault="00DE001E" w:rsidP="00E71FC3">
      <w:pPr>
        <w:pStyle w:val="NoSpacing"/>
      </w:pPr>
      <w:r>
        <w:t>Son of Thomas Basset.</w:t>
      </w:r>
    </w:p>
    <w:p w14:paraId="4476F165" w14:textId="6C6F91AB" w:rsidR="00DE001E" w:rsidRDefault="00DE001E" w:rsidP="00E71FC3">
      <w:pPr>
        <w:pStyle w:val="NoSpacing"/>
      </w:pPr>
      <w:r>
        <w:t>(</w:t>
      </w:r>
      <w:hyperlink r:id="rId6" w:history="1">
        <w:r w:rsidRPr="003B0FA5">
          <w:rPr>
            <w:rStyle w:val="Hyperlink"/>
          </w:rPr>
          <w:t>http://www.british-history.ac.uk/thoroton-notts/vol3/pp187-190</w:t>
        </w:r>
      </w:hyperlink>
      <w:r>
        <w:t>)</w:t>
      </w:r>
    </w:p>
    <w:p w14:paraId="0B78D7FE" w14:textId="573F77A0" w:rsidR="00DE001E" w:rsidRDefault="00DE001E" w:rsidP="00E71FC3">
      <w:pPr>
        <w:pStyle w:val="NoSpacing"/>
      </w:pPr>
      <w:r>
        <w:t>= Katherine, daughter of Sir Richard Stanhope(d.1436)</w:t>
      </w:r>
      <w:r w:rsidR="00D32569">
        <w:t>(q.v.)</w:t>
      </w:r>
      <w:bookmarkStart w:id="0" w:name="_GoBack"/>
      <w:bookmarkEnd w:id="0"/>
      <w:r>
        <w:t>. (</w:t>
      </w:r>
      <w:proofErr w:type="spellStart"/>
      <w:r>
        <w:t>Payling</w:t>
      </w:r>
      <w:proofErr w:type="spellEnd"/>
      <w:r>
        <w:t xml:space="preserve"> p.240)</w:t>
      </w:r>
    </w:p>
    <w:p w14:paraId="3A6AD011" w14:textId="1FC9F3A7" w:rsidR="00DE001E" w:rsidRDefault="00DE001E" w:rsidP="00E71FC3">
      <w:pPr>
        <w:pStyle w:val="NoSpacing"/>
      </w:pPr>
      <w:r>
        <w:t xml:space="preserve">Son:   Thomas.   </w:t>
      </w:r>
      <w:r>
        <w:t>(</w:t>
      </w:r>
      <w:hyperlink r:id="rId7" w:history="1">
        <w:r w:rsidRPr="003B0FA5">
          <w:rPr>
            <w:rStyle w:val="Hyperlink"/>
          </w:rPr>
          <w:t>http://www.british-history.ac.uk/thoroton-notts/vol3/pp187-190</w:t>
        </w:r>
      </w:hyperlink>
      <w:r>
        <w:t>)</w:t>
      </w:r>
    </w:p>
    <w:p w14:paraId="219510E1" w14:textId="6EB55EF4" w:rsidR="00610A96" w:rsidRDefault="00610A96" w:rsidP="00E71FC3">
      <w:pPr>
        <w:pStyle w:val="NoSpacing"/>
      </w:pPr>
    </w:p>
    <w:p w14:paraId="3F08A0F7" w14:textId="4913F3FA" w:rsidR="00610A96" w:rsidRDefault="00610A96" w:rsidP="00E71FC3">
      <w:pPr>
        <w:pStyle w:val="NoSpacing"/>
      </w:pPr>
    </w:p>
    <w:p w14:paraId="1D83AC44" w14:textId="223216EF" w:rsidR="00610A96" w:rsidRPr="001A0E05" w:rsidRDefault="00610A96" w:rsidP="00E71FC3">
      <w:pPr>
        <w:pStyle w:val="NoSpacing"/>
      </w:pPr>
      <w:r>
        <w:t>27 April 2018</w:t>
      </w:r>
    </w:p>
    <w:sectPr w:rsidR="00610A96" w:rsidRPr="001A0E05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F28BD" w14:textId="77777777" w:rsidR="001A0E05" w:rsidRDefault="001A0E05" w:rsidP="00E71FC3">
      <w:pPr>
        <w:spacing w:after="0" w:line="240" w:lineRule="auto"/>
      </w:pPr>
      <w:r>
        <w:separator/>
      </w:r>
    </w:p>
  </w:endnote>
  <w:endnote w:type="continuationSeparator" w:id="0">
    <w:p w14:paraId="7EC7ACA6" w14:textId="77777777" w:rsidR="001A0E05" w:rsidRDefault="001A0E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8B2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1CFD8" w14:textId="77777777" w:rsidR="001A0E05" w:rsidRDefault="001A0E05" w:rsidP="00E71FC3">
      <w:pPr>
        <w:spacing w:after="0" w:line="240" w:lineRule="auto"/>
      </w:pPr>
      <w:r>
        <w:separator/>
      </w:r>
    </w:p>
  </w:footnote>
  <w:footnote w:type="continuationSeparator" w:id="0">
    <w:p w14:paraId="6D50369D" w14:textId="77777777" w:rsidR="001A0E05" w:rsidRDefault="001A0E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E05"/>
    <w:rsid w:val="001A0E05"/>
    <w:rsid w:val="001A7C09"/>
    <w:rsid w:val="00577BD5"/>
    <w:rsid w:val="00610A96"/>
    <w:rsid w:val="00656CBA"/>
    <w:rsid w:val="006A1F77"/>
    <w:rsid w:val="00733BE7"/>
    <w:rsid w:val="00AB52E8"/>
    <w:rsid w:val="00B16D3F"/>
    <w:rsid w:val="00BB41AC"/>
    <w:rsid w:val="00D32569"/>
    <w:rsid w:val="00DE001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A0EFA"/>
  <w15:chartTrackingRefBased/>
  <w15:docId w15:val="{EF5A66E7-B24F-4FED-86B8-FCA65093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E00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001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thoroton-notts/vol3/pp187-19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thoroton-notts/vol3/pp187-190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19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2018-04-27T21:35:00Z</dcterms:created>
  <dcterms:modified xsi:type="dcterms:W3CDTF">2018-04-27T22:01:00Z</dcterms:modified>
</cp:coreProperties>
</file>